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348F7" w14:textId="1B014BC2" w:rsidR="0026264C" w:rsidRPr="00DC1CA2" w:rsidRDefault="000A13BD" w:rsidP="00DC1CA2">
      <w:pPr>
        <w:spacing w:after="0"/>
        <w:jc w:val="center"/>
        <w:rPr>
          <w:rFonts w:cs="Tahoma"/>
          <w:bCs/>
          <w:color w:val="0A3C35" w:themeColor="text2"/>
          <w:sz w:val="56"/>
          <w:szCs w:val="56"/>
          <w:lang w:eastAsia="fr-FR"/>
        </w:rPr>
      </w:pPr>
      <w:r>
        <w:rPr>
          <w:rFonts w:cs="Tahoma"/>
          <w:bCs/>
          <w:color w:val="0A3C35" w:themeColor="text2"/>
          <w:sz w:val="56"/>
          <w:szCs w:val="56"/>
          <w:lang w:eastAsia="fr-FR"/>
        </w:rPr>
        <w:t>Prise en main GED MOBILE</w:t>
      </w:r>
    </w:p>
    <w:p w14:paraId="3A6322F1" w14:textId="77777777" w:rsidR="0026264C" w:rsidRPr="0026264C" w:rsidRDefault="0026264C" w:rsidP="000E6D85">
      <w:pPr>
        <w:spacing w:after="0"/>
        <w:rPr>
          <w:rFonts w:cs="Tahoma"/>
          <w:bCs/>
          <w:lang w:eastAsia="fr-FR"/>
        </w:rPr>
      </w:pPr>
    </w:p>
    <w:p w14:paraId="08405118" w14:textId="4E62A346" w:rsidR="0026264C" w:rsidRPr="00F76922" w:rsidRDefault="0026264C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44"/>
          <w:szCs w:val="44"/>
        </w:rPr>
      </w:pPr>
    </w:p>
    <w:p w14:paraId="46A7ECD8" w14:textId="77777777" w:rsidR="000A13BD" w:rsidRDefault="000A13BD" w:rsidP="000A13BD">
      <w:pPr>
        <w:pStyle w:val="Titre1"/>
        <w:numPr>
          <w:ilvl w:val="0"/>
          <w:numId w:val="0"/>
        </w:numPr>
        <w:ind w:left="567" w:hanging="567"/>
      </w:pPr>
      <w:r w:rsidRPr="002554AF">
        <w:t>Connexion</w:t>
      </w:r>
      <w:r>
        <w:t xml:space="preserve"> au site</w:t>
      </w:r>
    </w:p>
    <w:p w14:paraId="33360578" w14:textId="77777777" w:rsidR="000A13BD" w:rsidRDefault="000A13BD" w:rsidP="000A13BD">
      <w:pPr>
        <w:rPr>
          <w:lang w:eastAsia="fr-FR"/>
        </w:rPr>
      </w:pPr>
      <w:r>
        <w:rPr>
          <w:lang w:eastAsia="fr-FR"/>
        </w:rPr>
        <w:t xml:space="preserve">Connectez-vous au site GED MOBILE à l’aide de vos identifiants </w:t>
      </w:r>
      <w:r w:rsidRPr="008B0814">
        <w:rPr>
          <w:lang w:eastAsia="fr-FR"/>
        </w:rPr>
        <w:t>fournis par votre cabinet par mail.</w:t>
      </w:r>
    </w:p>
    <w:p w14:paraId="3A7C8EC2" w14:textId="77777777" w:rsidR="000A13BD" w:rsidRDefault="000A13BD" w:rsidP="000A13BD">
      <w:pPr>
        <w:rPr>
          <w:lang w:eastAsia="fr-FR"/>
        </w:rPr>
      </w:pPr>
    </w:p>
    <w:p w14:paraId="577D6ADD" w14:textId="77777777" w:rsidR="000A13BD" w:rsidRDefault="000A13BD" w:rsidP="000A13BD">
      <w:pPr>
        <w:pStyle w:val="Titre1"/>
        <w:numPr>
          <w:ilvl w:val="0"/>
          <w:numId w:val="0"/>
        </w:numPr>
        <w:ind w:left="567" w:hanging="567"/>
      </w:pPr>
      <w:r>
        <w:t xml:space="preserve">Écran </w:t>
      </w:r>
      <w:r w:rsidRPr="002554AF">
        <w:t>d’accueil</w:t>
      </w:r>
    </w:p>
    <w:p w14:paraId="01797795" w14:textId="77777777" w:rsidR="000A13BD" w:rsidRDefault="000A13BD" w:rsidP="000A13BD">
      <w:pPr>
        <w:rPr>
          <w:lang w:eastAsia="fr-FR"/>
        </w:rPr>
      </w:pPr>
      <w:r>
        <w:rPr>
          <w:lang w:eastAsia="fr-FR"/>
        </w:rPr>
        <w:t>L’écran d’accueil affiche les derniers documents ajoutés depuis la dernière connexion (lors du premier accès, l’écran peut être vide).</w:t>
      </w:r>
    </w:p>
    <w:p w14:paraId="2BED33B2" w14:textId="77777777" w:rsidR="000A13BD" w:rsidRDefault="000A13BD" w:rsidP="000A13BD">
      <w:pPr>
        <w:rPr>
          <w:lang w:eastAsia="fr-FR"/>
        </w:rPr>
      </w:pPr>
      <w:r>
        <w:rPr>
          <w:lang w:eastAsia="fr-FR"/>
        </w:rPr>
        <w:t>Le champ ‘Entreprise’ permet de sélectionner le dossier dans le cas où vous avez accès à plusieurs dossiers.</w:t>
      </w:r>
    </w:p>
    <w:p w14:paraId="45E4FFB8" w14:textId="5870D6F3" w:rsidR="000A13BD" w:rsidRDefault="000A13BD" w:rsidP="000A13BD">
      <w:pPr>
        <w:jc w:val="center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CA10BF" wp14:editId="590B638A">
                <wp:simplePos x="0" y="0"/>
                <wp:positionH relativeFrom="column">
                  <wp:posOffset>529167</wp:posOffset>
                </wp:positionH>
                <wp:positionV relativeFrom="paragraph">
                  <wp:posOffset>379518</wp:posOffset>
                </wp:positionV>
                <wp:extent cx="430318" cy="160020"/>
                <wp:effectExtent l="0" t="0" r="27305" b="11430"/>
                <wp:wrapNone/>
                <wp:docPr id="68257963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318" cy="1600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21460" id="Rectangle 12" o:spid="_x0000_s1026" style="position:absolute;margin-left:41.65pt;margin-top:29.9pt;width:33.9pt;height:1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" filled="f" strokecolor="#3db59e [3214]" strokeweight="1.5pt"/>
            </w:pict>
          </mc:Fallback>
        </mc:AlternateContent>
      </w:r>
      <w:r w:rsidRPr="001D74B9">
        <w:rPr>
          <w:noProof/>
          <w:lang w:eastAsia="fr-FR"/>
        </w:rPr>
        <w:drawing>
          <wp:inline distT="0" distB="0" distL="0" distR="0" wp14:anchorId="54B8D5C0" wp14:editId="5E6D07B2">
            <wp:extent cx="5629275" cy="771525"/>
            <wp:effectExtent l="0" t="0" r="9525" b="9525"/>
            <wp:docPr id="518845429" name="Image 6" descr="Une image contenant texte, Police, lign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845429" name="Image 6" descr="Une image contenant texte, Police, lign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302D4" w14:textId="77777777" w:rsidR="000A13BD" w:rsidRDefault="000A13BD" w:rsidP="000A13BD">
      <w:pPr>
        <w:rPr>
          <w:noProof/>
          <w:lang w:eastAsia="fr-FR"/>
        </w:rPr>
      </w:pPr>
    </w:p>
    <w:p w14:paraId="29008464" w14:textId="77777777" w:rsidR="000A13BD" w:rsidRDefault="000A13BD" w:rsidP="000A13BD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Rechercher un document</w:t>
      </w:r>
    </w:p>
    <w:p w14:paraId="13E3B018" w14:textId="77777777" w:rsidR="000A13BD" w:rsidRDefault="000A13BD" w:rsidP="000A13BD">
      <w:pPr>
        <w:rPr>
          <w:lang w:eastAsia="fr-FR"/>
        </w:rPr>
      </w:pPr>
      <w:r>
        <w:rPr>
          <w:lang w:eastAsia="fr-FR"/>
        </w:rPr>
        <w:t>La recherche peut être réalisé</w:t>
      </w:r>
      <w:r w:rsidRPr="00647CDD">
        <w:rPr>
          <w:lang w:eastAsia="fr-FR"/>
        </w:rPr>
        <w:t>e</w:t>
      </w:r>
      <w:r>
        <w:rPr>
          <w:lang w:eastAsia="fr-FR"/>
        </w:rPr>
        <w:t xml:space="preserve"> de 2 manières :</w:t>
      </w:r>
    </w:p>
    <w:p w14:paraId="20E7524D" w14:textId="77777777" w:rsidR="000A13BD" w:rsidRDefault="000A13BD" w:rsidP="000A13BD">
      <w:pPr>
        <w:rPr>
          <w:lang w:eastAsia="fr-FR"/>
        </w:rPr>
      </w:pPr>
      <w:r>
        <w:rPr>
          <w:lang w:eastAsia="fr-FR"/>
        </w:rPr>
        <w:t xml:space="preserve">- Uniquement en définissant une fourchette de date. </w:t>
      </w:r>
      <w:r w:rsidRPr="008B0814">
        <w:rPr>
          <w:lang w:eastAsia="fr-FR"/>
        </w:rPr>
        <w:t>Pensez à sélectionner un jour également.</w:t>
      </w:r>
    </w:p>
    <w:p w14:paraId="654D15AF" w14:textId="63A6B83E" w:rsidR="000A13BD" w:rsidRDefault="000A13BD" w:rsidP="000A13BD">
      <w:pPr>
        <w:jc w:val="center"/>
        <w:rPr>
          <w:noProof/>
          <w:lang w:eastAsia="fr-FR"/>
        </w:rPr>
      </w:pPr>
      <w:r w:rsidRPr="001D74B9">
        <w:rPr>
          <w:noProof/>
          <w:lang w:eastAsia="fr-FR"/>
        </w:rPr>
        <w:drawing>
          <wp:inline distT="0" distB="0" distL="0" distR="0" wp14:anchorId="51ECF978" wp14:editId="17CD0D9C">
            <wp:extent cx="2352675" cy="381000"/>
            <wp:effectExtent l="0" t="0" r="9525" b="0"/>
            <wp:docPr id="1563974686" name="Image 5" descr="Une image contenant texte, Police, capture d’écran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974686" name="Image 5" descr="Une image contenant texte, Police, capture d’écran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5BFE0" w14:textId="77777777" w:rsidR="000A13BD" w:rsidRDefault="000A13BD" w:rsidP="000A13BD">
      <w:pPr>
        <w:rPr>
          <w:lang w:eastAsia="fr-FR"/>
        </w:rPr>
      </w:pPr>
    </w:p>
    <w:p w14:paraId="63DEE464" w14:textId="7C3DE700" w:rsidR="000A13BD" w:rsidRDefault="000A13BD" w:rsidP="000A13BD">
      <w:pPr>
        <w:rPr>
          <w:lang w:eastAsia="fr-FR"/>
        </w:rPr>
      </w:pPr>
      <w:r>
        <w:rPr>
          <w:lang w:eastAsia="fr-FR"/>
        </w:rPr>
        <w:t>- En utilisant les filtres complémentaires :</w:t>
      </w:r>
    </w:p>
    <w:p w14:paraId="78ECBF5E" w14:textId="6CC0B841" w:rsidR="000A13BD" w:rsidRDefault="001A716B" w:rsidP="000A13BD">
      <w:pPr>
        <w:jc w:val="center"/>
        <w:rPr>
          <w:noProof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697945" wp14:editId="0F59415B">
                <wp:simplePos x="0" y="0"/>
                <wp:positionH relativeFrom="column">
                  <wp:posOffset>3246967</wp:posOffset>
                </wp:positionH>
                <wp:positionV relativeFrom="paragraph">
                  <wp:posOffset>883708</wp:posOffset>
                </wp:positionV>
                <wp:extent cx="231775" cy="280035"/>
                <wp:effectExtent l="0" t="0" r="0" b="5715"/>
                <wp:wrapNone/>
                <wp:docPr id="2089253328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" cy="280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AFF6F1" w14:textId="77777777" w:rsidR="001A716B" w:rsidRPr="000A13BD" w:rsidRDefault="001A716B" w:rsidP="001A716B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697945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255.65pt;margin-top:69.6pt;width:18.25pt;height:22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" fillcolor="white [3212]" stroked="f">
                <v:textbox>
                  <w:txbxContent>
                    <w:p w14:paraId="1BAFF6F1" w14:textId="77777777" w:rsidR="001A716B" w:rsidRPr="000A13BD" w:rsidRDefault="001A716B" w:rsidP="001A716B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A13B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031D82" wp14:editId="46E7D62E">
                <wp:simplePos x="0" y="0"/>
                <wp:positionH relativeFrom="column">
                  <wp:posOffset>3344333</wp:posOffset>
                </wp:positionH>
                <wp:positionV relativeFrom="paragraph">
                  <wp:posOffset>575098</wp:posOffset>
                </wp:positionV>
                <wp:extent cx="198120" cy="252095"/>
                <wp:effectExtent l="0" t="0" r="0" b="0"/>
                <wp:wrapNone/>
                <wp:docPr id="896433107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" cy="252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EFD153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31D82" id="Zone de texte 9" o:spid="_x0000_s1027" type="#_x0000_t202" style="position:absolute;left:0;text-align:left;margin-left:263.35pt;margin-top:45.3pt;width:15.6pt;height:19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" fillcolor="white [3212]" stroked="f">
                <v:textbox>
                  <w:txbxContent>
                    <w:p w14:paraId="27EFD153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A13B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17FAF4" wp14:editId="317E9120">
                <wp:simplePos x="0" y="0"/>
                <wp:positionH relativeFrom="column">
                  <wp:posOffset>909743</wp:posOffset>
                </wp:positionH>
                <wp:positionV relativeFrom="paragraph">
                  <wp:posOffset>871432</wp:posOffset>
                </wp:positionV>
                <wp:extent cx="190500" cy="273050"/>
                <wp:effectExtent l="0" t="0" r="0" b="0"/>
                <wp:wrapNone/>
                <wp:docPr id="1441019700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273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E700643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17FAF4" id="Zone de texte 8" o:spid="_x0000_s1028" type="#_x0000_t202" style="position:absolute;left:0;text-align:left;margin-left:71.65pt;margin-top:68.6pt;width:15pt;height: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" fillcolor="white [3212]" stroked="f">
                <v:textbox>
                  <w:txbxContent>
                    <w:p w14:paraId="4E700643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A13B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A7C776" wp14:editId="5B3A3E26">
                <wp:simplePos x="0" y="0"/>
                <wp:positionH relativeFrom="column">
                  <wp:posOffset>999067</wp:posOffset>
                </wp:positionH>
                <wp:positionV relativeFrom="paragraph">
                  <wp:posOffset>578274</wp:posOffset>
                </wp:positionV>
                <wp:extent cx="177165" cy="231775"/>
                <wp:effectExtent l="0" t="0" r="0" b="0"/>
                <wp:wrapNone/>
                <wp:docPr id="287340588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" cy="231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6001615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7C776" id="Zone de texte 7" o:spid="_x0000_s1029" type="#_x0000_t202" style="position:absolute;left:0;text-align:left;margin-left:78.65pt;margin-top:45.55pt;width:13.95pt;height:1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" fillcolor="white [3212]" stroked="f">
                <v:textbox>
                  <w:txbxContent>
                    <w:p w14:paraId="66001615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A13BD" w:rsidRPr="00C6138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1EB950" wp14:editId="5830F3B9">
                <wp:simplePos x="0" y="0"/>
                <wp:positionH relativeFrom="column">
                  <wp:posOffset>1075055</wp:posOffset>
                </wp:positionH>
                <wp:positionV relativeFrom="paragraph">
                  <wp:posOffset>238972</wp:posOffset>
                </wp:positionV>
                <wp:extent cx="197485" cy="266065"/>
                <wp:effectExtent l="0" t="0" r="0" b="635"/>
                <wp:wrapNone/>
                <wp:docPr id="662761472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266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207BD0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EB950" id="Zone de texte 11" o:spid="_x0000_s1030" type="#_x0000_t202" style="position:absolute;left:0;text-align:left;margin-left:84.65pt;margin-top:18.8pt;width:15.55pt;height:2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" fillcolor="white [3212]" stroked="f">
                <v:textbox>
                  <w:txbxContent>
                    <w:p w14:paraId="3C207BD0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A13BD" w:rsidRPr="00102E42">
        <w:rPr>
          <w:noProof/>
        </w:rPr>
        <w:drawing>
          <wp:inline distT="0" distB="0" distL="0" distR="0" wp14:anchorId="0B2B5ED1" wp14:editId="308FDA43">
            <wp:extent cx="4914900" cy="1181100"/>
            <wp:effectExtent l="0" t="0" r="0" b="0"/>
            <wp:docPr id="2092368302" name="Image 4" descr="Une image contenant texte, Police, lign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368302" name="Image 4" descr="Une image contenant texte, Police, ligne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680B2" w14:textId="77777777" w:rsidR="000A13BD" w:rsidRDefault="000A13BD" w:rsidP="000A13BD">
      <w:pPr>
        <w:jc w:val="center"/>
        <w:rPr>
          <w:lang w:eastAsia="fr-FR"/>
        </w:rPr>
      </w:pPr>
    </w:p>
    <w:p w14:paraId="3633F6C5" w14:textId="24F692D5" w:rsidR="000A13BD" w:rsidRDefault="000A13BD" w:rsidP="000A13BD">
      <w:pPr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1.</w:t>
      </w:r>
      <w:r w:rsidRPr="000A13BD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Mots-clés : Nom du document.</w:t>
      </w:r>
    </w:p>
    <w:p w14:paraId="028EAFB3" w14:textId="226BB37F" w:rsidR="000A13BD" w:rsidRDefault="000A13BD" w:rsidP="000A13BD">
      <w:pPr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2.</w:t>
      </w:r>
      <w:r w:rsidRPr="000A13BD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Type de doc : Fonction du document ajouté.</w:t>
      </w:r>
    </w:p>
    <w:p w14:paraId="36F7081F" w14:textId="26E33573" w:rsidR="000A13BD" w:rsidRPr="008B0814" w:rsidRDefault="000A13BD" w:rsidP="000A13BD">
      <w:pPr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3.</w:t>
      </w:r>
      <w:r w:rsidRPr="000A13BD">
        <w:rPr>
          <w:noProof/>
          <w:color w:val="3DB59E" w:themeColor="background2"/>
          <w:lang w:eastAsia="fr-FR"/>
        </w:rPr>
        <w:t xml:space="preserve"> </w:t>
      </w:r>
      <w:r w:rsidRPr="008B0814">
        <w:rPr>
          <w:noProof/>
          <w:lang w:eastAsia="fr-FR"/>
        </w:rPr>
        <w:t xml:space="preserve">Emplacement : </w:t>
      </w:r>
      <w:r>
        <w:rPr>
          <w:noProof/>
          <w:lang w:eastAsia="fr-FR"/>
        </w:rPr>
        <w:t>S</w:t>
      </w:r>
      <w:r w:rsidRPr="008B0814">
        <w:rPr>
          <w:noProof/>
          <w:lang w:eastAsia="fr-FR"/>
        </w:rPr>
        <w:t>ection dans laquelle se trouve</w:t>
      </w:r>
      <w:r>
        <w:rPr>
          <w:noProof/>
          <w:lang w:eastAsia="fr-FR"/>
        </w:rPr>
        <w:t>nt</w:t>
      </w:r>
      <w:r w:rsidRPr="008B0814">
        <w:rPr>
          <w:noProof/>
          <w:lang w:eastAsia="fr-FR"/>
        </w:rPr>
        <w:t xml:space="preserve"> les documents</w:t>
      </w:r>
      <w:r>
        <w:rPr>
          <w:noProof/>
          <w:lang w:eastAsia="fr-FR"/>
        </w:rPr>
        <w:t>.</w:t>
      </w:r>
    </w:p>
    <w:p w14:paraId="3DFF598B" w14:textId="75863B1D" w:rsidR="000A13BD" w:rsidRPr="008B0814" w:rsidRDefault="000A13BD" w:rsidP="000A13BD">
      <w:pPr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4.</w:t>
      </w:r>
      <w:r w:rsidRPr="000A13BD">
        <w:rPr>
          <w:noProof/>
          <w:color w:val="3DB59E" w:themeColor="background2"/>
          <w:lang w:eastAsia="fr-FR"/>
        </w:rPr>
        <w:t xml:space="preserve"> </w:t>
      </w:r>
      <w:r w:rsidRPr="008B0814">
        <w:rPr>
          <w:noProof/>
          <w:lang w:eastAsia="fr-FR"/>
        </w:rPr>
        <w:t xml:space="preserve">Type d’auteur : </w:t>
      </w:r>
      <w:r>
        <w:rPr>
          <w:noProof/>
          <w:lang w:eastAsia="fr-FR"/>
        </w:rPr>
        <w:t>D</w:t>
      </w:r>
      <w:r w:rsidRPr="008B0814">
        <w:rPr>
          <w:noProof/>
          <w:lang w:eastAsia="fr-FR"/>
        </w:rPr>
        <w:t>ocument(s) ajouté</w:t>
      </w:r>
      <w:r>
        <w:rPr>
          <w:noProof/>
          <w:lang w:eastAsia="fr-FR"/>
        </w:rPr>
        <w:t>(s)</w:t>
      </w:r>
      <w:r w:rsidRPr="008B0814">
        <w:rPr>
          <w:noProof/>
          <w:lang w:eastAsia="fr-FR"/>
        </w:rPr>
        <w:t xml:space="preserve"> par le client (vous) ou un collaborateur (le comptable)</w:t>
      </w:r>
      <w:r>
        <w:rPr>
          <w:noProof/>
          <w:lang w:eastAsia="fr-FR"/>
        </w:rPr>
        <w:t>.</w:t>
      </w:r>
    </w:p>
    <w:p w14:paraId="081AF088" w14:textId="3996CC89" w:rsidR="000A13BD" w:rsidRDefault="000A13BD" w:rsidP="000A13BD">
      <w:pPr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5.</w:t>
      </w:r>
      <w:r w:rsidRPr="000A13BD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Nom de l’auteur : Choix de la personne qui a ajouté des éléments.</w:t>
      </w:r>
    </w:p>
    <w:p w14:paraId="0C8A4C61" w14:textId="77777777" w:rsidR="000A13BD" w:rsidRDefault="000A13BD" w:rsidP="000A13BD">
      <w:pPr>
        <w:rPr>
          <w:noProof/>
          <w:lang w:eastAsia="fr-FR"/>
        </w:rPr>
      </w:pPr>
    </w:p>
    <w:p w14:paraId="274E4225" w14:textId="77777777" w:rsidR="000A13BD" w:rsidRDefault="000A13BD" w:rsidP="000A13BD">
      <w:pPr>
        <w:rPr>
          <w:noProof/>
          <w:lang w:eastAsia="fr-FR"/>
        </w:rPr>
      </w:pPr>
    </w:p>
    <w:p w14:paraId="30A0D6D8" w14:textId="77777777" w:rsidR="000A13BD" w:rsidRDefault="000A13BD" w:rsidP="000A13BD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lastRenderedPageBreak/>
        <w:t>Ajouter un/des document(s)</w:t>
      </w:r>
    </w:p>
    <w:p w14:paraId="255ED963" w14:textId="77777777" w:rsidR="000A13BD" w:rsidRDefault="000A13BD" w:rsidP="000A13BD">
      <w:pPr>
        <w:jc w:val="center"/>
        <w:rPr>
          <w:noProof/>
          <w:lang w:eastAsia="fr-FR"/>
        </w:rPr>
      </w:pPr>
      <w:r w:rsidRPr="008039F8">
        <w:rPr>
          <w:b/>
          <w:noProof/>
          <w:lang w:eastAsia="fr-FR"/>
        </w:rPr>
        <w:t>Cha</w:t>
      </w:r>
      <w:r>
        <w:rPr>
          <w:b/>
          <w:noProof/>
          <w:lang w:eastAsia="fr-FR"/>
        </w:rPr>
        <w:t>que</w:t>
      </w:r>
      <w:r w:rsidRPr="008039F8">
        <w:rPr>
          <w:b/>
          <w:noProof/>
          <w:lang w:eastAsia="fr-FR"/>
        </w:rPr>
        <w:t xml:space="preserve"> champ </w:t>
      </w:r>
      <w:r>
        <w:rPr>
          <w:b/>
          <w:noProof/>
          <w:lang w:eastAsia="fr-FR"/>
        </w:rPr>
        <w:t>est</w:t>
      </w:r>
      <w:r w:rsidRPr="008039F8">
        <w:rPr>
          <w:b/>
          <w:noProof/>
          <w:lang w:eastAsia="fr-FR"/>
        </w:rPr>
        <w:t xml:space="preserve"> obligatoire pour valider l’ajout de document(s)</w:t>
      </w:r>
      <w:r>
        <w:rPr>
          <w:b/>
          <w:noProof/>
          <w:lang w:eastAsia="fr-FR"/>
        </w:rPr>
        <w:t>.</w:t>
      </w:r>
    </w:p>
    <w:p w14:paraId="42C6784A" w14:textId="77777777" w:rsidR="000A13BD" w:rsidRPr="00C6138F" w:rsidRDefault="000A13BD" w:rsidP="000A13BD">
      <w:pPr>
        <w:pStyle w:val="Titre2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 xml:space="preserve">&gt;&gt; </w:t>
      </w:r>
      <w:r w:rsidRPr="00C6138F">
        <w:rPr>
          <w:noProof/>
        </w:rPr>
        <w:t>Sélection du document :</w:t>
      </w:r>
    </w:p>
    <w:p w14:paraId="53019A1B" w14:textId="5C04E02C" w:rsidR="000A13BD" w:rsidRDefault="000A13BD" w:rsidP="000A13BD">
      <w:pPr>
        <w:jc w:val="center"/>
        <w:rPr>
          <w:noProof/>
          <w:lang w:eastAsia="fr-FR"/>
        </w:rPr>
      </w:pPr>
      <w:r w:rsidRPr="00C6138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F12BA0" wp14:editId="76EC22ED">
                <wp:simplePos x="0" y="0"/>
                <wp:positionH relativeFrom="column">
                  <wp:posOffset>4108450</wp:posOffset>
                </wp:positionH>
                <wp:positionV relativeFrom="paragraph">
                  <wp:posOffset>-43815</wp:posOffset>
                </wp:positionV>
                <wp:extent cx="197485" cy="266065"/>
                <wp:effectExtent l="3175" t="0" r="0" b="3810"/>
                <wp:wrapNone/>
                <wp:docPr id="534705400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E390B0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12BA0" id="_x0000_s1031" type="#_x0000_t202" style="position:absolute;left:0;text-align:left;margin-left:323.5pt;margin-top:-3.45pt;width:15.55pt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" filled="f" stroked="f">
                <v:textbox>
                  <w:txbxContent>
                    <w:p w14:paraId="21E390B0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239AD3" wp14:editId="046CA063">
                <wp:simplePos x="0" y="0"/>
                <wp:positionH relativeFrom="column">
                  <wp:posOffset>4086860</wp:posOffset>
                </wp:positionH>
                <wp:positionV relativeFrom="paragraph">
                  <wp:posOffset>1201420</wp:posOffset>
                </wp:positionV>
                <wp:extent cx="231775" cy="280035"/>
                <wp:effectExtent l="635" t="3810" r="0" b="1905"/>
                <wp:wrapNone/>
                <wp:docPr id="63558998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186F8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39AD3" id="_x0000_s1032" type="#_x0000_t202" style="position:absolute;left:0;text-align:left;margin-left:321.8pt;margin-top:94.6pt;width:18.25pt;height:22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" filled="f" stroked="f">
                <v:textbox>
                  <w:txbxContent>
                    <w:p w14:paraId="554186F8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F77AAD" wp14:editId="45E0638A">
                <wp:simplePos x="0" y="0"/>
                <wp:positionH relativeFrom="column">
                  <wp:posOffset>4093845</wp:posOffset>
                </wp:positionH>
                <wp:positionV relativeFrom="paragraph">
                  <wp:posOffset>901700</wp:posOffset>
                </wp:positionV>
                <wp:extent cx="198120" cy="252095"/>
                <wp:effectExtent l="0" t="0" r="3810" b="0"/>
                <wp:wrapNone/>
                <wp:docPr id="1256083390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A9B572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77AAD" id="_x0000_s1033" type="#_x0000_t202" style="position:absolute;left:0;text-align:left;margin-left:322.35pt;margin-top:71pt;width:15.6pt;height:1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" filled="f" stroked="f">
                <v:textbox>
                  <w:txbxContent>
                    <w:p w14:paraId="32A9B572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2A1996" wp14:editId="0598DAAA">
                <wp:simplePos x="0" y="0"/>
                <wp:positionH relativeFrom="column">
                  <wp:posOffset>4086860</wp:posOffset>
                </wp:positionH>
                <wp:positionV relativeFrom="paragraph">
                  <wp:posOffset>595630</wp:posOffset>
                </wp:positionV>
                <wp:extent cx="190500" cy="273050"/>
                <wp:effectExtent l="635" t="0" r="0" b="0"/>
                <wp:wrapNone/>
                <wp:docPr id="738292222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903F2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A1996" id="_x0000_s1034" type="#_x0000_t202" style="position:absolute;left:0;text-align:left;margin-left:321.8pt;margin-top:46.9pt;width:1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" filled="f" stroked="f">
                <v:textbox>
                  <w:txbxContent>
                    <w:p w14:paraId="02E903F2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246810" wp14:editId="24E860A8">
                <wp:simplePos x="0" y="0"/>
                <wp:positionH relativeFrom="column">
                  <wp:posOffset>4086860</wp:posOffset>
                </wp:positionH>
                <wp:positionV relativeFrom="paragraph">
                  <wp:posOffset>314960</wp:posOffset>
                </wp:positionV>
                <wp:extent cx="177165" cy="231775"/>
                <wp:effectExtent l="635" t="3175" r="3175" b="3175"/>
                <wp:wrapNone/>
                <wp:docPr id="2008611676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E52D92" w14:textId="77777777" w:rsidR="000A13BD" w:rsidRPr="000A13BD" w:rsidRDefault="000A13BD" w:rsidP="000A13BD">
                            <w:pPr>
                              <w:rPr>
                                <w:color w:val="3DB59E" w:themeColor="background2"/>
                              </w:rPr>
                            </w:pPr>
                            <w:r w:rsidRPr="000A13BD">
                              <w:rPr>
                                <w:color w:val="3DB59E" w:themeColor="background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46810" id="_x0000_s1035" type="#_x0000_t202" style="position:absolute;left:0;text-align:left;margin-left:321.8pt;margin-top:24.8pt;width:13.95pt;height:1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" filled="f" stroked="f">
                <v:textbox>
                  <w:txbxContent>
                    <w:p w14:paraId="4CE52D92" w14:textId="77777777" w:rsidR="000A13BD" w:rsidRPr="000A13BD" w:rsidRDefault="000A13BD" w:rsidP="000A13BD">
                      <w:pPr>
                        <w:rPr>
                          <w:color w:val="3DB59E" w:themeColor="background2"/>
                        </w:rPr>
                      </w:pPr>
                      <w:r w:rsidRPr="000A13BD">
                        <w:rPr>
                          <w:color w:val="3DB59E" w:themeColor="background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D74B9">
        <w:rPr>
          <w:noProof/>
          <w:lang w:eastAsia="fr-FR"/>
        </w:rPr>
        <w:drawing>
          <wp:inline distT="0" distB="0" distL="0" distR="0" wp14:anchorId="19E132D2" wp14:editId="7BCE5378">
            <wp:extent cx="2066925" cy="1828800"/>
            <wp:effectExtent l="0" t="0" r="9525" b="0"/>
            <wp:docPr id="1753061084" name="Image 3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061084" name="Image 3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1D4DF" w14:textId="77777777" w:rsidR="000A13BD" w:rsidRDefault="000A13BD" w:rsidP="000A13BD">
      <w:pPr>
        <w:rPr>
          <w:noProof/>
          <w:lang w:eastAsia="fr-FR"/>
        </w:rPr>
      </w:pPr>
    </w:p>
    <w:p w14:paraId="32D071C3" w14:textId="1CEEAEA8" w:rsidR="000A13BD" w:rsidRDefault="000A13BD" w:rsidP="000A13BD">
      <w:pPr>
        <w:jc w:val="left"/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1.</w:t>
      </w:r>
      <w:r w:rsidRPr="000A13BD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Permet la selection du ou des fichiers.</w:t>
      </w:r>
    </w:p>
    <w:p w14:paraId="01A91E56" w14:textId="0BAF3468" w:rsidR="000A13BD" w:rsidRDefault="000A13BD" w:rsidP="000A13BD">
      <w:pPr>
        <w:jc w:val="left"/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2.</w:t>
      </w:r>
      <w:r w:rsidRPr="000A13BD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Permet de modifier le libellé du document dans la cas d’ajout d’un seul document.</w:t>
      </w:r>
    </w:p>
    <w:p w14:paraId="4FFD6A36" w14:textId="5B7A374C" w:rsidR="000A13BD" w:rsidRDefault="000A13BD" w:rsidP="000A13BD">
      <w:pPr>
        <w:jc w:val="left"/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3.</w:t>
      </w:r>
      <w:r w:rsidRPr="000A13BD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Choix du dossier si accès à plusieurs dossiers.</w:t>
      </w:r>
    </w:p>
    <w:p w14:paraId="47E07076" w14:textId="7AA83D51" w:rsidR="000A13BD" w:rsidRDefault="000A13BD" w:rsidP="000A13BD">
      <w:pPr>
        <w:jc w:val="left"/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4.</w:t>
      </w:r>
      <w:r w:rsidRPr="000A13BD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Choix du type de document à aposer sur le document (facultatif).</w:t>
      </w:r>
    </w:p>
    <w:p w14:paraId="084731D1" w14:textId="23453D0C" w:rsidR="000A13BD" w:rsidRDefault="000A13BD" w:rsidP="000A13BD">
      <w:pPr>
        <w:jc w:val="left"/>
        <w:rPr>
          <w:noProof/>
          <w:lang w:eastAsia="fr-FR"/>
        </w:rPr>
      </w:pPr>
      <w:r w:rsidRPr="000A13BD">
        <w:rPr>
          <w:b/>
          <w:bCs/>
          <w:noProof/>
          <w:color w:val="3DB59E" w:themeColor="background2"/>
          <w:lang w:eastAsia="fr-FR"/>
        </w:rPr>
        <w:t>5.</w:t>
      </w:r>
      <w:r w:rsidRPr="000A13BD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Choix de l’emplacement où sera déposé le document.</w:t>
      </w:r>
    </w:p>
    <w:p w14:paraId="2E4ED553" w14:textId="77777777" w:rsidR="000A13BD" w:rsidRDefault="000A13BD" w:rsidP="000A13BD">
      <w:pPr>
        <w:jc w:val="left"/>
        <w:rPr>
          <w:noProof/>
          <w:lang w:eastAsia="fr-FR"/>
        </w:rPr>
      </w:pPr>
    </w:p>
    <w:p w14:paraId="215AA60C" w14:textId="77777777" w:rsidR="000A13BD" w:rsidRDefault="000A13BD" w:rsidP="000A13BD">
      <w:pPr>
        <w:pStyle w:val="Titre2"/>
        <w:numPr>
          <w:ilvl w:val="0"/>
          <w:numId w:val="0"/>
        </w:numPr>
        <w:rPr>
          <w:noProof/>
        </w:rPr>
      </w:pPr>
      <w:r>
        <w:rPr>
          <w:noProof/>
        </w:rPr>
        <w:t>&gt;&gt; Validation ajout document</w:t>
      </w:r>
    </w:p>
    <w:p w14:paraId="2DA0EC7B" w14:textId="77777777" w:rsidR="000A13BD" w:rsidRDefault="000A13BD" w:rsidP="000A13BD">
      <w:pPr>
        <w:jc w:val="left"/>
        <w:rPr>
          <w:noProof/>
          <w:lang w:eastAsia="fr-FR"/>
        </w:rPr>
      </w:pPr>
      <w:r>
        <w:rPr>
          <w:noProof/>
          <w:lang w:eastAsia="fr-FR"/>
        </w:rPr>
        <w:t>Cette étape permet au besoin de modifier les informations liés au document ou supprimer un document dans la liste affichée avant la confirmation.</w:t>
      </w:r>
    </w:p>
    <w:p w14:paraId="119D0786" w14:textId="35A40D9C" w:rsidR="000A13BD" w:rsidRDefault="000A13BD" w:rsidP="000A13BD">
      <w:pPr>
        <w:ind w:left="720"/>
        <w:jc w:val="center"/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 wp14:anchorId="6F677349" wp14:editId="5F41D67D">
            <wp:extent cx="4486275" cy="2171700"/>
            <wp:effectExtent l="0" t="0" r="9525" b="0"/>
            <wp:docPr id="1489218067" name="Image 2" descr="Une image contenant texte, capture d’écran, logiciel, Page web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218067" name="Image 2" descr="Une image contenant texte, capture d’écran, logiciel, Page web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6552E" w14:textId="77777777" w:rsidR="000A13BD" w:rsidRDefault="000A13BD" w:rsidP="000A13BD">
      <w:pPr>
        <w:rPr>
          <w:noProof/>
          <w:lang w:eastAsia="fr-FR"/>
        </w:rPr>
      </w:pPr>
    </w:p>
    <w:p w14:paraId="4F6E93B6" w14:textId="77777777" w:rsidR="000A13BD" w:rsidRDefault="000A13BD" w:rsidP="000A13BD">
      <w:pPr>
        <w:pStyle w:val="Titre2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&gt;&gt; Envoi du document validé.</w:t>
      </w:r>
    </w:p>
    <w:p w14:paraId="60258A54" w14:textId="587F2D27" w:rsidR="000A13BD" w:rsidRDefault="000A13BD" w:rsidP="000A13BD">
      <w:pPr>
        <w:ind w:left="720"/>
        <w:jc w:val="center"/>
        <w:rPr>
          <w:noProof/>
          <w:lang w:eastAsia="fr-FR"/>
        </w:rPr>
      </w:pPr>
      <w:r w:rsidRPr="001D74B9">
        <w:rPr>
          <w:noProof/>
          <w:lang w:eastAsia="fr-FR"/>
        </w:rPr>
        <w:drawing>
          <wp:inline distT="0" distB="0" distL="0" distR="0" wp14:anchorId="6EBE9EEB" wp14:editId="4710816C">
            <wp:extent cx="4524375" cy="990600"/>
            <wp:effectExtent l="0" t="0" r="9525" b="0"/>
            <wp:docPr id="1905444217" name="Image 1" descr="Une image contenant texte, capture d’écran, Polic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444217" name="Image 1" descr="Une image contenant texte, capture d’écran, Polic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E498E" w14:textId="77777777" w:rsidR="000A13BD" w:rsidRPr="000A13BD" w:rsidRDefault="000A13BD" w:rsidP="000A13BD">
      <w:pPr>
        <w:rPr>
          <w:lang w:eastAsia="fr-FR"/>
        </w:rPr>
      </w:pPr>
    </w:p>
    <w:sectPr w:rsidR="000A13BD" w:rsidRPr="000A13BD" w:rsidSect="001E6838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08435" w14:textId="77777777" w:rsidR="00816815" w:rsidRDefault="00816815" w:rsidP="00CF74C8">
      <w:pPr>
        <w:spacing w:after="0"/>
      </w:pPr>
      <w:r>
        <w:separator/>
      </w:r>
    </w:p>
  </w:endnote>
  <w:endnote w:type="continuationSeparator" w:id="0">
    <w:p w14:paraId="264AE971" w14:textId="77777777" w:rsidR="00816815" w:rsidRDefault="00816815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75937" w14:textId="4D681921" w:rsidR="00B33525" w:rsidRPr="00A8215F" w:rsidRDefault="00A8215F" w:rsidP="00A8215F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9900"/>
      </w:tabs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Mise à jour : </w:t>
    </w:r>
    <w:r w:rsidR="001A716B">
      <w:rPr>
        <w:i/>
        <w:sz w:val="18"/>
        <w:szCs w:val="18"/>
      </w:rPr>
      <w:t>18/01/22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89F9" w14:textId="298B25EF" w:rsidR="008E05AE" w:rsidRPr="001E6838" w:rsidRDefault="001A716B" w:rsidP="0076359C">
    <w:pPr>
      <w:pStyle w:val="Pieddepage"/>
      <w:pBdr>
        <w:top w:val="single" w:sz="4" w:space="1" w:color="7F7F7F"/>
      </w:pBdr>
      <w:tabs>
        <w:tab w:val="right" w:pos="9900"/>
      </w:tabs>
      <w:jc w:val="center"/>
      <w:rPr>
        <w:iCs/>
        <w:sz w:val="18"/>
        <w:szCs w:val="18"/>
      </w:rPr>
    </w:pPr>
    <w:r>
      <w:rPr>
        <w:iCs/>
        <w:sz w:val="18"/>
        <w:szCs w:val="18"/>
      </w:rPr>
      <w:t>GED MOBILE</w:t>
    </w:r>
    <w:r w:rsidR="00E301B4">
      <w:rPr>
        <w:i/>
        <w:sz w:val="18"/>
        <w:szCs w:val="18"/>
      </w:rPr>
      <w:t xml:space="preserve"> - </w:t>
    </w:r>
    <w:r w:rsidR="001E6838" w:rsidRPr="001E6838">
      <w:rPr>
        <w:iCs/>
        <w:sz w:val="18"/>
        <w:szCs w:val="18"/>
      </w:rPr>
      <w:t xml:space="preserve">Mise à jour : </w:t>
    </w:r>
    <w:r>
      <w:rPr>
        <w:iCs/>
        <w:sz w:val="18"/>
        <w:szCs w:val="18"/>
      </w:rPr>
      <w:t>18/01/22</w:t>
    </w:r>
    <w:r w:rsidR="001E6838" w:rsidRPr="001E6838">
      <w:rPr>
        <w:iCs/>
        <w:sz w:val="18"/>
        <w:szCs w:val="18"/>
      </w:rPr>
      <w:t xml:space="preserve"> </w:t>
    </w:r>
    <w:r>
      <w:rPr>
        <w:iCs/>
        <w:sz w:val="18"/>
        <w:szCs w:val="18"/>
      </w:rPr>
      <w:t>- V2.20 -</w:t>
    </w:r>
    <w:r w:rsidR="001E6838" w:rsidRPr="001E6838">
      <w:rPr>
        <w:iCs/>
        <w:sz w:val="18"/>
        <w:szCs w:val="18"/>
      </w:rPr>
      <w:t xml:space="preserve"> Groupe ISAGRI</w:t>
    </w:r>
    <w:r w:rsidR="001E6838" w:rsidRPr="001E6838">
      <w:rPr>
        <w:iCs/>
        <w:sz w:val="18"/>
        <w:szCs w:val="18"/>
      </w:rPr>
      <w:br/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4DFCE" w14:textId="77777777" w:rsidR="00816815" w:rsidRDefault="00816815" w:rsidP="00CF74C8">
      <w:pPr>
        <w:spacing w:after="0"/>
      </w:pPr>
      <w:r>
        <w:separator/>
      </w:r>
    </w:p>
  </w:footnote>
  <w:footnote w:type="continuationSeparator" w:id="0">
    <w:p w14:paraId="415E8829" w14:textId="77777777" w:rsidR="00816815" w:rsidRDefault="00816815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E2FC7" w14:textId="77777777" w:rsidR="00B33525" w:rsidRDefault="004879D5" w:rsidP="00373667">
    <w:pPr>
      <w:pStyle w:val="En-tte"/>
      <w:tabs>
        <w:tab w:val="clear" w:pos="4536"/>
        <w:tab w:val="clear" w:pos="9072"/>
        <w:tab w:val="right" w:pos="9781"/>
      </w:tabs>
      <w:rPr>
        <w:rFonts w:cs="Tahoma"/>
        <w:szCs w:val="20"/>
      </w:rPr>
    </w:pPr>
    <w:r w:rsidRPr="00EA043F">
      <w:rPr>
        <w:noProof/>
      </w:rPr>
      <w:drawing>
        <wp:inline distT="0" distB="0" distL="0" distR="0" wp14:anchorId="672A7974" wp14:editId="6382504C">
          <wp:extent cx="819150" cy="336550"/>
          <wp:effectExtent l="0" t="0" r="0" b="0"/>
          <wp:docPr id="674177566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BAB80" w14:textId="77777777" w:rsidR="00972910" w:rsidRPr="004879D5" w:rsidRDefault="00972910" w:rsidP="00972910">
    <w:pPr>
      <w:pStyle w:val="En-tte"/>
      <w:pBdr>
        <w:top w:val="single" w:sz="4" w:space="1" w:color="auto"/>
      </w:pBdr>
      <w:tabs>
        <w:tab w:val="clear" w:pos="4536"/>
        <w:tab w:val="clear" w:pos="9072"/>
        <w:tab w:val="right" w:pos="9781"/>
      </w:tabs>
      <w:rPr>
        <w:rFonts w:cs="Tahoma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9CC7" w14:textId="77777777" w:rsidR="00B33525" w:rsidRPr="004879D5" w:rsidRDefault="004879D5" w:rsidP="004879D5">
    <w:pPr>
      <w:pStyle w:val="En-tte"/>
      <w:pBdr>
        <w:bottom w:val="single" w:sz="4" w:space="1" w:color="7F7F7F"/>
      </w:pBdr>
      <w:tabs>
        <w:tab w:val="clear" w:pos="4536"/>
        <w:tab w:val="clear" w:pos="9072"/>
        <w:tab w:val="right" w:pos="9781"/>
      </w:tabs>
      <w:rPr>
        <w:rFonts w:cs="Tahoma"/>
        <w:szCs w:val="20"/>
      </w:rPr>
    </w:pPr>
    <w:r w:rsidRPr="00EA043F">
      <w:rPr>
        <w:noProof/>
      </w:rPr>
      <w:drawing>
        <wp:inline distT="0" distB="0" distL="0" distR="0" wp14:anchorId="194F68CD" wp14:editId="16743740">
          <wp:extent cx="819150" cy="336550"/>
          <wp:effectExtent l="0" t="0" r="0" b="0"/>
          <wp:docPr id="1412860805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BD"/>
    <w:rsid w:val="0000452C"/>
    <w:rsid w:val="0004674D"/>
    <w:rsid w:val="000606A0"/>
    <w:rsid w:val="00064C3E"/>
    <w:rsid w:val="0006623C"/>
    <w:rsid w:val="00074457"/>
    <w:rsid w:val="0008568A"/>
    <w:rsid w:val="000A13BD"/>
    <w:rsid w:val="000A32E3"/>
    <w:rsid w:val="000C0B3F"/>
    <w:rsid w:val="000C1D24"/>
    <w:rsid w:val="000C5F69"/>
    <w:rsid w:val="000C7752"/>
    <w:rsid w:val="000D1A23"/>
    <w:rsid w:val="000D53D4"/>
    <w:rsid w:val="000D743B"/>
    <w:rsid w:val="000E204B"/>
    <w:rsid w:val="000E6D85"/>
    <w:rsid w:val="00132B8A"/>
    <w:rsid w:val="00155110"/>
    <w:rsid w:val="00163AAE"/>
    <w:rsid w:val="0019241F"/>
    <w:rsid w:val="001961FA"/>
    <w:rsid w:val="001A3D0A"/>
    <w:rsid w:val="001A716B"/>
    <w:rsid w:val="001E6838"/>
    <w:rsid w:val="001F1363"/>
    <w:rsid w:val="002270DC"/>
    <w:rsid w:val="00235BD9"/>
    <w:rsid w:val="00237A70"/>
    <w:rsid w:val="00256BE9"/>
    <w:rsid w:val="0026264C"/>
    <w:rsid w:val="002927BE"/>
    <w:rsid w:val="002D4B8D"/>
    <w:rsid w:val="002E20FA"/>
    <w:rsid w:val="00333C2F"/>
    <w:rsid w:val="00371C04"/>
    <w:rsid w:val="00373667"/>
    <w:rsid w:val="003A5C39"/>
    <w:rsid w:val="00412820"/>
    <w:rsid w:val="0043018B"/>
    <w:rsid w:val="00431ABE"/>
    <w:rsid w:val="00460F5A"/>
    <w:rsid w:val="004879D5"/>
    <w:rsid w:val="004901C1"/>
    <w:rsid w:val="004B5A97"/>
    <w:rsid w:val="004B5E17"/>
    <w:rsid w:val="004D01AA"/>
    <w:rsid w:val="00500F07"/>
    <w:rsid w:val="0052651B"/>
    <w:rsid w:val="00530B8E"/>
    <w:rsid w:val="00536BEA"/>
    <w:rsid w:val="00574F01"/>
    <w:rsid w:val="005A2585"/>
    <w:rsid w:val="005C3C84"/>
    <w:rsid w:val="005D0E0C"/>
    <w:rsid w:val="00604A88"/>
    <w:rsid w:val="0061363A"/>
    <w:rsid w:val="006576DF"/>
    <w:rsid w:val="006A0AAD"/>
    <w:rsid w:val="006A4A0F"/>
    <w:rsid w:val="006A6076"/>
    <w:rsid w:val="006C712A"/>
    <w:rsid w:val="007314A4"/>
    <w:rsid w:val="0075666A"/>
    <w:rsid w:val="0076359C"/>
    <w:rsid w:val="00766E74"/>
    <w:rsid w:val="007824AE"/>
    <w:rsid w:val="00791C7A"/>
    <w:rsid w:val="007B6698"/>
    <w:rsid w:val="007C6D9F"/>
    <w:rsid w:val="007E42CB"/>
    <w:rsid w:val="00800FC6"/>
    <w:rsid w:val="0080295D"/>
    <w:rsid w:val="008103CD"/>
    <w:rsid w:val="00816815"/>
    <w:rsid w:val="00820A66"/>
    <w:rsid w:val="00846C85"/>
    <w:rsid w:val="008512FD"/>
    <w:rsid w:val="00856DC2"/>
    <w:rsid w:val="008625C8"/>
    <w:rsid w:val="00874835"/>
    <w:rsid w:val="008847A4"/>
    <w:rsid w:val="008A57F8"/>
    <w:rsid w:val="008E0496"/>
    <w:rsid w:val="008E05AE"/>
    <w:rsid w:val="008E51AA"/>
    <w:rsid w:val="00923C81"/>
    <w:rsid w:val="009259E2"/>
    <w:rsid w:val="009301B4"/>
    <w:rsid w:val="00950F04"/>
    <w:rsid w:val="009535B2"/>
    <w:rsid w:val="009537C3"/>
    <w:rsid w:val="00963AE5"/>
    <w:rsid w:val="00965FBB"/>
    <w:rsid w:val="00972910"/>
    <w:rsid w:val="00986E1C"/>
    <w:rsid w:val="00992775"/>
    <w:rsid w:val="009A5EE8"/>
    <w:rsid w:val="009C02C8"/>
    <w:rsid w:val="009E1F5E"/>
    <w:rsid w:val="009E67B0"/>
    <w:rsid w:val="00A034DD"/>
    <w:rsid w:val="00A45C81"/>
    <w:rsid w:val="00A46200"/>
    <w:rsid w:val="00A53BD6"/>
    <w:rsid w:val="00A572B0"/>
    <w:rsid w:val="00A71117"/>
    <w:rsid w:val="00A736A2"/>
    <w:rsid w:val="00A75DAB"/>
    <w:rsid w:val="00A8215F"/>
    <w:rsid w:val="00A95B4F"/>
    <w:rsid w:val="00AA5D71"/>
    <w:rsid w:val="00AF53E5"/>
    <w:rsid w:val="00AF5732"/>
    <w:rsid w:val="00B0487A"/>
    <w:rsid w:val="00B14614"/>
    <w:rsid w:val="00B33525"/>
    <w:rsid w:val="00B35B3C"/>
    <w:rsid w:val="00BB1B11"/>
    <w:rsid w:val="00BD2D2A"/>
    <w:rsid w:val="00BD71E4"/>
    <w:rsid w:val="00BE31CD"/>
    <w:rsid w:val="00BE71B8"/>
    <w:rsid w:val="00C552BC"/>
    <w:rsid w:val="00C72D86"/>
    <w:rsid w:val="00C868CA"/>
    <w:rsid w:val="00C9591D"/>
    <w:rsid w:val="00CA32AF"/>
    <w:rsid w:val="00CD13AC"/>
    <w:rsid w:val="00CD4605"/>
    <w:rsid w:val="00CF5FC9"/>
    <w:rsid w:val="00CF74C8"/>
    <w:rsid w:val="00D4459B"/>
    <w:rsid w:val="00D55B00"/>
    <w:rsid w:val="00D8549F"/>
    <w:rsid w:val="00D86510"/>
    <w:rsid w:val="00D9118E"/>
    <w:rsid w:val="00DB1000"/>
    <w:rsid w:val="00DC1CA2"/>
    <w:rsid w:val="00DC6E0C"/>
    <w:rsid w:val="00DD2A38"/>
    <w:rsid w:val="00DE1882"/>
    <w:rsid w:val="00DE5FCA"/>
    <w:rsid w:val="00E21774"/>
    <w:rsid w:val="00E21BB4"/>
    <w:rsid w:val="00E301B4"/>
    <w:rsid w:val="00E41A7A"/>
    <w:rsid w:val="00E70F8E"/>
    <w:rsid w:val="00E93518"/>
    <w:rsid w:val="00EF375C"/>
    <w:rsid w:val="00F230CD"/>
    <w:rsid w:val="00F47F4C"/>
    <w:rsid w:val="00F55F05"/>
    <w:rsid w:val="00F56CCC"/>
    <w:rsid w:val="00F613C6"/>
    <w:rsid w:val="00F70580"/>
    <w:rsid w:val="00F706DE"/>
    <w:rsid w:val="00F76922"/>
    <w:rsid w:val="00FC23E0"/>
    <w:rsid w:val="00FE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2F0DB"/>
  <w15:chartTrackingRefBased/>
  <w15:docId w15:val="{331E6A7B-646F-4CC6-8E78-FCC34643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aliases w:val=" Car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tsahoua\Downloads\Mod&#232;le_Pratique_AGIRIS_1325.dotx" TargetMode="External"/></Relationships>
</file>

<file path=word/theme/theme1.xml><?xml version="1.0" encoding="utf-8"?>
<a:theme xmlns:a="http://schemas.openxmlformats.org/drawingml/2006/main" name="AGIRIS 20024">
  <a:themeElements>
    <a:clrScheme name="Personnalisé 1">
      <a:dk1>
        <a:srgbClr val="000000"/>
      </a:dk1>
      <a:lt1>
        <a:sysClr val="window" lastClr="FFFFFF"/>
      </a:lt1>
      <a:dk2>
        <a:srgbClr val="0A3C35"/>
      </a:dk2>
      <a:lt2>
        <a:srgbClr val="3DB59E"/>
      </a:lt2>
      <a:accent1>
        <a:srgbClr val="007C6D"/>
      </a:accent1>
      <a:accent2>
        <a:srgbClr val="93F0DE"/>
      </a:accent2>
      <a:accent3>
        <a:srgbClr val="F8CB00"/>
      </a:accent3>
      <a:accent4>
        <a:srgbClr val="FBE053"/>
      </a:accent4>
      <a:accent5>
        <a:srgbClr val="CB3E92"/>
      </a:accent5>
      <a:accent6>
        <a:srgbClr val="4857A6"/>
      </a:accent6>
      <a:hlink>
        <a:srgbClr val="F8CB00"/>
      </a:hlink>
      <a:folHlink>
        <a:srgbClr val="FFFFFF"/>
      </a:folHlink>
    </a:clrScheme>
    <a:fontScheme name="Typo AGIRI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1" id="{E829491F-841E-47B6-9FE5-DDC00CFDBBB9}" vid="{68CA6E9A-90CA-440D-8809-CFC37B1A0E3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Document xmlns="0d7b3dcb-82bc-40c3-a7fb-9e80e1582f8b">Document de travail</Status_Document>
    <MAYA_Diffusion_Information xmlns="0d7b3dcb-82bc-40c3-a7fb-9e80e1582f8b">Diffusion externe autorisée</MAYA_Diffusion_Information>
    <Maya_Annee_Exercice xmlns="0d7b3dcb-82bc-40c3-a7fb-9e80e1582f8b">2024-2025</Maya_Annee_Exercice>
    <MAYA_Language_Document xmlns="0d7b3dcb-82bc-40c3-a7fb-9e80e1582f8b">FR</MAYA_Language_Document>
    <TaxCatchAll xmlns="0d7b3dcb-82bc-40c3-a7fb-9e80e1582f8b" xsi:nil="true"/>
    <Responsable_Information xmlns="0d7b3dcb-82bc-40c3-a7fb-9e80e1582f8b">
      <UserInfo>
        <DisplayName>Ludivine DEFER</DisplayName>
        <AccountId>15</AccountId>
        <AccountType/>
      </UserInfo>
    </Responsable_Information>
    <Maya_Pays_Cible xmlns="0d7b3dcb-82bc-40c3-a7fb-9e80e1582f8b">France</Maya_Pays_Cibl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SAGRI_Documents_Global" ma:contentTypeID="0x0101006669B0FDF1E09F4B85755532B0BE220C00AEEBF8443FD764499CDF56587277634D" ma:contentTypeVersion="35" ma:contentTypeDescription="Crée un document." ma:contentTypeScope="" ma:versionID="15d679f125286c0ef343f3467370c97b">
  <xsd:schema xmlns:xsd="http://www.w3.org/2001/XMLSchema" xmlns:xs="http://www.w3.org/2001/XMLSchema" xmlns:p="http://schemas.microsoft.com/office/2006/metadata/properties" xmlns:ns1="0d7b3dcb-82bc-40c3-a7fb-9e80e1582f8b" xmlns:ns3="573c840c-6512-4a43-8ee8-45c9ac22f9a7" targetNamespace="http://schemas.microsoft.com/office/2006/metadata/properties" ma:root="true" ma:fieldsID="7651e4a7151aba87a8e39c0503e1be59" ns1:_="" ns3:_="">
    <xsd:import namespace="0d7b3dcb-82bc-40c3-a7fb-9e80e1582f8b"/>
    <xsd:import namespace="573c840c-6512-4a43-8ee8-45c9ac22f9a7"/>
    <xsd:element name="properties">
      <xsd:complexType>
        <xsd:sequence>
          <xsd:element name="documentManagement">
            <xsd:complexType>
              <xsd:all>
                <xsd:element ref="ns1:Responsable_Information" minOccurs="0"/>
                <xsd:element ref="ns1:Status_Document" minOccurs="0"/>
                <xsd:element ref="ns1:MAYA_Diffusion_Information" minOccurs="0"/>
                <xsd:element ref="ns1:Maya_Annee_Exercice" minOccurs="0"/>
                <xsd:element ref="ns1:MAYA_Language_Document" minOccurs="0"/>
                <xsd:element ref="ns1:Maya_Pays_Cible" minOccurs="0"/>
                <xsd:element ref="ns1:TaxCatchAll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b3dcb-82bc-40c3-a7fb-9e80e1582f8b" elementFormDefault="qualified">
    <xsd:import namespace="http://schemas.microsoft.com/office/2006/documentManagement/types"/>
    <xsd:import namespace="http://schemas.microsoft.com/office/infopath/2007/PartnerControls"/>
    <xsd:element name="Responsable_Information" ma:index="0" nillable="true" ma:displayName="Responsable de l'information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_Document" ma:index="1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2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aya_Annee_Exercice" ma:index="3" nillable="true" ma:displayName="Année d'exercice" ma:default="2020-2021" ma:format="Dropdown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MAYA_Language_Document" ma:index="4" nillable="true" ma:displayName="Langue du document" ma:default="FR" ma:format="Dropdown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  <xsd:element name="Maya_Pays_Cible" ma:index="5" nillable="true" ma:displayName="Pays cible" ma:default="France" ma:format="Dropdown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TaxCatchAll" ma:index="14" nillable="true" ma:displayName="Taxonomy Catch All Column" ma:hidden="true" ma:list="{1d03493c-4b01-485d-8a42-7590ae484210}" ma:internalName="TaxCatchAll" ma:readOnly="false" ma:showField="CatchAllData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4" nillable="true" ma:displayName="Taxonomy Catch All Column1" ma:hidden="true" ma:list="{1d03493c-4b01-485d-8a42-7590ae484210}" ma:internalName="TaxCatchAllLabel" ma:readOnly="true" ma:showField="CatchAllDataLabel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c840c-6512-4a43-8ee8-45c9ac22f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6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723061-9E2A-4F57-86EF-95E7B0485788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C020725-ADAB-4B30-B83F-9F750225A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B7917E-FE67-4C49-AE03-CBE4C89AACF2}">
  <ds:schemaRefs>
    <ds:schemaRef ds:uri="http://schemas.microsoft.com/office/2006/metadata/properties"/>
    <ds:schemaRef ds:uri="http://schemas.microsoft.com/office/infopath/2007/PartnerControls"/>
    <ds:schemaRef ds:uri="0d7b3dcb-82bc-40c3-a7fb-9e80e1582f8b"/>
  </ds:schemaRefs>
</ds:datastoreItem>
</file>

<file path=customXml/itemProps5.xml><?xml version="1.0" encoding="utf-8"?>
<ds:datastoreItem xmlns:ds="http://schemas.openxmlformats.org/officeDocument/2006/customXml" ds:itemID="{77EC6639-9259-4886-9C12-AE03CF017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7b3dcb-82bc-40c3-a7fb-9e80e1582f8b"/>
    <ds:schemaRef ds:uri="573c840c-6512-4a43-8ee8-45c9ac22f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Modèle_Pratique_AGIRIS_1325</Template>
  <TotalTime>8</TotalTime>
  <Pages>2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Isagri</Company>
  <LinksUpToDate>false</LinksUpToDate>
  <CharactersWithSpaces>1579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GEDMOBILE_Prise en main</dc:title>
  <dc:subject/>
  <dc:creator>Catherine M'TSAHOUA</dc:creator>
  <cp:keywords/>
  <dc:description>GEDMOBILE_Prise en main</dc:description>
  <cp:lastModifiedBy>Catherine M'TSAHOUA</cp:lastModifiedBy>
  <cp:revision>3</cp:revision>
  <cp:lastPrinted>2014-05-22T06:51:00Z</cp:lastPrinted>
  <dcterms:created xsi:type="dcterms:W3CDTF">2025-08-27T11:30:00Z</dcterms:created>
  <dcterms:modified xsi:type="dcterms:W3CDTF">2025-08-27T11:38:00Z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0x0101006669B0FDF1E09F4B85755532B0BE220C00AEEBF8443FD764499CDF56587277634D</vt:lpwstr>
  </property>
</Properties>
</file>